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6C95C" w14:textId="5DBFE23C" w:rsidR="00BA00AB" w:rsidRDefault="004A7E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John CHITEWODE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54E809DC" w14:textId="24219BEF" w:rsidR="004A7E84" w:rsidRDefault="004A7E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67EF8C" w14:textId="065DB1E4" w:rsidR="004A7E84" w:rsidRDefault="004A7E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7E3E1C" w14:textId="0FBF068B" w:rsidR="004A7E84" w:rsidRDefault="004A7E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Nov.1401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appointed Sheriff of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E6AC70F" w14:textId="622C10CF" w:rsidR="004A7E84" w:rsidRDefault="004A7E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p.143)</w:t>
      </w:r>
    </w:p>
    <w:p w14:paraId="4F8DCC7C" w14:textId="0DEA917C" w:rsidR="004A7E84" w:rsidRDefault="004A7E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DBECC1" w14:textId="6216967B" w:rsidR="004A7E84" w:rsidRDefault="004A7E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97DBF4" w14:textId="3BF139F9" w:rsidR="004A7E84" w:rsidRPr="004A7E84" w:rsidRDefault="004A7E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 2021</w:t>
      </w:r>
    </w:p>
    <w:sectPr w:rsidR="004A7E84" w:rsidRPr="004A7E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EA938" w14:textId="77777777" w:rsidR="004A7E84" w:rsidRDefault="004A7E84" w:rsidP="009139A6">
      <w:r>
        <w:separator/>
      </w:r>
    </w:p>
  </w:endnote>
  <w:endnote w:type="continuationSeparator" w:id="0">
    <w:p w14:paraId="43015A28" w14:textId="77777777" w:rsidR="004A7E84" w:rsidRDefault="004A7E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C46E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E602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783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78DD0" w14:textId="77777777" w:rsidR="004A7E84" w:rsidRDefault="004A7E84" w:rsidP="009139A6">
      <w:r>
        <w:separator/>
      </w:r>
    </w:p>
  </w:footnote>
  <w:footnote w:type="continuationSeparator" w:id="0">
    <w:p w14:paraId="71361D13" w14:textId="77777777" w:rsidR="004A7E84" w:rsidRDefault="004A7E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717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DEC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BDF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E84"/>
    <w:rsid w:val="000666E0"/>
    <w:rsid w:val="002510B7"/>
    <w:rsid w:val="004A7E8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8A9EC"/>
  <w15:chartTrackingRefBased/>
  <w15:docId w15:val="{55AD9F27-9CEC-4BB6-8063-92B168739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2021-05-10T21:25:00Z</dcterms:created>
  <dcterms:modified xsi:type="dcterms:W3CDTF">2021-05-10T21:28:00Z</dcterms:modified>
</cp:coreProperties>
</file>